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148" w:rsidRPr="008A2035" w:rsidRDefault="00CF5148" w:rsidP="00145DD0">
      <w:pPr>
        <w:keepNext/>
        <w:spacing w:before="240" w:after="60" w:line="240" w:lineRule="auto"/>
        <w:ind w:left="708"/>
        <w:jc w:val="right"/>
        <w:outlineLvl w:val="0"/>
        <w:rPr>
          <w:rFonts w:cs="Calibri"/>
          <w:b/>
          <w:kern w:val="28"/>
          <w:sz w:val="28"/>
          <w:szCs w:val="20"/>
          <w:lang/>
        </w:rPr>
      </w:pPr>
      <w:bookmarkStart w:id="0" w:name="_Toc32565681"/>
      <w:bookmarkStart w:id="1" w:name="_Toc72155148"/>
      <w:r w:rsidRPr="008A2035">
        <w:rPr>
          <w:rFonts w:cs="Calibri"/>
          <w:b/>
          <w:kern w:val="28"/>
          <w:sz w:val="28"/>
          <w:szCs w:val="20"/>
          <w:lang/>
        </w:rPr>
        <w:t xml:space="preserve">Załącznik nr </w:t>
      </w:r>
      <w:r>
        <w:rPr>
          <w:rFonts w:cs="Calibri"/>
          <w:b/>
          <w:kern w:val="28"/>
          <w:sz w:val="28"/>
          <w:szCs w:val="20"/>
          <w:lang/>
        </w:rPr>
        <w:t>3</w:t>
      </w:r>
      <w:r w:rsidRPr="008A2035">
        <w:rPr>
          <w:rFonts w:cs="Calibri"/>
          <w:b/>
          <w:kern w:val="28"/>
          <w:sz w:val="28"/>
          <w:szCs w:val="20"/>
          <w:lang/>
        </w:rPr>
        <w:t xml:space="preserve"> do SWZ</w:t>
      </w:r>
      <w:bookmarkEnd w:id="0"/>
      <w:bookmarkEnd w:id="1"/>
      <w:r>
        <w:rPr>
          <w:rFonts w:cs="Calibri"/>
          <w:b/>
          <w:kern w:val="28"/>
          <w:sz w:val="28"/>
          <w:szCs w:val="20"/>
          <w:lang/>
        </w:rPr>
        <w:t xml:space="preserve"> – Załącznik do oferty</w:t>
      </w:r>
    </w:p>
    <w:p w:rsidR="00CF5148" w:rsidRPr="008A2035" w:rsidRDefault="00CF5148" w:rsidP="00145DD0">
      <w:pPr>
        <w:keepNext/>
        <w:widowControl w:val="0"/>
        <w:spacing w:before="120" w:after="120" w:line="247" w:lineRule="auto"/>
        <w:ind w:left="152" w:hanging="10"/>
        <w:jc w:val="both"/>
        <w:rPr>
          <w:rFonts w:cs="Calibri"/>
          <w:b/>
          <w:color w:val="000000"/>
          <w:sz w:val="22"/>
          <w:szCs w:val="22"/>
          <w:lang w:eastAsia="pl-PL"/>
        </w:rPr>
      </w:pPr>
      <w:r w:rsidRPr="001672E6">
        <w:rPr>
          <w:rFonts w:cs="Calibri"/>
          <w:b/>
          <w:color w:val="000000"/>
          <w:sz w:val="22"/>
          <w:szCs w:val="22"/>
          <w:lang w:eastAsia="pl-PL"/>
        </w:rPr>
        <w:t xml:space="preserve">Znak postępowania: </w:t>
      </w:r>
      <w:r>
        <w:rPr>
          <w:rFonts w:cs="Calibri"/>
          <w:b/>
          <w:color w:val="000000"/>
          <w:sz w:val="22"/>
          <w:szCs w:val="22"/>
          <w:lang w:eastAsia="pl-PL"/>
        </w:rPr>
        <w:t xml:space="preserve"> </w:t>
      </w:r>
    </w:p>
    <w:p w:rsidR="00CF5148" w:rsidRPr="008A2035" w:rsidRDefault="00CF5148" w:rsidP="00145DD0">
      <w:pPr>
        <w:spacing w:before="0" w:after="5" w:line="247" w:lineRule="auto"/>
        <w:ind w:left="152" w:hanging="10"/>
        <w:jc w:val="both"/>
        <w:rPr>
          <w:rFonts w:cs="Calibri"/>
          <w:color w:val="000000"/>
          <w:sz w:val="20"/>
          <w:szCs w:val="22"/>
          <w:lang/>
        </w:rPr>
      </w:pP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63"/>
        <w:gridCol w:w="5648"/>
      </w:tblGrid>
      <w:tr w:rsidR="00CF5148" w:rsidRPr="008A2035" w:rsidTr="00E732F7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:rsidR="00CF5148" w:rsidRPr="008A2035" w:rsidRDefault="00CF5148" w:rsidP="00E732F7">
            <w:pPr>
              <w:keepNext/>
              <w:widowControl w:val="0"/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8A2035">
              <w:rPr>
                <w:rFonts w:cs="Calibri"/>
                <w:color w:val="000000"/>
                <w:sz w:val="22"/>
                <w:szCs w:val="22"/>
                <w:lang w:eastAsia="pl-PL"/>
              </w:rPr>
              <w:t>Nazwa Wykonawcy</w:t>
            </w:r>
          </w:p>
        </w:tc>
        <w:tc>
          <w:tcPr>
            <w:tcW w:w="5648" w:type="dxa"/>
            <w:vAlign w:val="center"/>
          </w:tcPr>
          <w:p w:rsidR="00CF5148" w:rsidRPr="008A2035" w:rsidRDefault="00CF5148" w:rsidP="00E732F7">
            <w:pPr>
              <w:keepNext/>
              <w:widowControl w:val="0"/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CF5148" w:rsidRPr="008A2035" w:rsidTr="00E732F7">
        <w:trPr>
          <w:trHeight w:val="494"/>
        </w:trPr>
        <w:tc>
          <w:tcPr>
            <w:tcW w:w="3363" w:type="dxa"/>
            <w:shd w:val="pct15" w:color="auto" w:fill="auto"/>
          </w:tcPr>
          <w:p w:rsidR="00CF5148" w:rsidRPr="008A2035" w:rsidRDefault="00CF5148" w:rsidP="00E732F7">
            <w:pPr>
              <w:keepNext/>
              <w:widowControl w:val="0"/>
              <w:spacing w:before="0" w:after="5" w:line="247" w:lineRule="auto"/>
              <w:ind w:left="152" w:hanging="10"/>
              <w:rPr>
                <w:rFonts w:cs="Calibri"/>
                <w:color w:val="000000"/>
                <w:sz w:val="22"/>
                <w:szCs w:val="22"/>
                <w:lang w:val="de-DE" w:eastAsia="pl-PL"/>
              </w:rPr>
            </w:pPr>
            <w:r w:rsidRPr="008A2035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Adres Wykonawcy:                                                  </w:t>
            </w:r>
            <w:r w:rsidRPr="008A2035">
              <w:rPr>
                <w:rFonts w:cs="Calibri"/>
                <w:color w:val="000000"/>
                <w:sz w:val="22"/>
                <w:szCs w:val="22"/>
                <w:lang w:eastAsia="pl-PL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:rsidR="00CF5148" w:rsidRPr="008A2035" w:rsidRDefault="00CF5148" w:rsidP="00E732F7">
            <w:pPr>
              <w:keepNext/>
              <w:widowControl w:val="0"/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22"/>
                <w:szCs w:val="22"/>
                <w:lang w:val="de-DE" w:eastAsia="pl-PL"/>
              </w:rPr>
            </w:pPr>
          </w:p>
        </w:tc>
      </w:tr>
      <w:tr w:rsidR="00CF5148" w:rsidRPr="008A2035" w:rsidTr="00E732F7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:rsidR="00CF5148" w:rsidRPr="008A2035" w:rsidRDefault="00CF5148" w:rsidP="00E732F7">
            <w:pPr>
              <w:keepNext/>
              <w:widowControl w:val="0"/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22"/>
                <w:szCs w:val="22"/>
                <w:lang w:val="de-DE" w:eastAsia="pl-PL"/>
              </w:rPr>
            </w:pPr>
            <w:r w:rsidRPr="008A2035">
              <w:rPr>
                <w:rFonts w:cs="Calibri"/>
                <w:color w:val="000000"/>
                <w:sz w:val="22"/>
                <w:szCs w:val="22"/>
                <w:lang w:val="de-DE" w:eastAsia="pl-PL"/>
              </w:rPr>
              <w:t>NIP</w:t>
            </w:r>
          </w:p>
        </w:tc>
        <w:tc>
          <w:tcPr>
            <w:tcW w:w="5648" w:type="dxa"/>
            <w:vAlign w:val="center"/>
          </w:tcPr>
          <w:p w:rsidR="00CF5148" w:rsidRPr="008A2035" w:rsidRDefault="00CF5148" w:rsidP="00E732F7">
            <w:pPr>
              <w:keepNext/>
              <w:widowControl w:val="0"/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22"/>
                <w:szCs w:val="22"/>
                <w:lang w:val="de-DE" w:eastAsia="pl-PL"/>
              </w:rPr>
            </w:pPr>
          </w:p>
        </w:tc>
      </w:tr>
      <w:tr w:rsidR="00CF5148" w:rsidRPr="008A2035" w:rsidTr="00E732F7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:rsidR="00CF5148" w:rsidRPr="008A2035" w:rsidRDefault="00CF5148" w:rsidP="00E732F7">
            <w:pPr>
              <w:keepNext/>
              <w:widowControl w:val="0"/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22"/>
                <w:szCs w:val="22"/>
                <w:lang w:val="de-DE" w:eastAsia="pl-PL"/>
              </w:rPr>
            </w:pPr>
            <w:r w:rsidRPr="008A2035">
              <w:rPr>
                <w:rFonts w:cs="Calibri"/>
                <w:color w:val="000000"/>
                <w:sz w:val="22"/>
                <w:szCs w:val="22"/>
                <w:lang w:val="de-DE" w:eastAsia="pl-PL"/>
              </w:rPr>
              <w:t>REGON</w:t>
            </w:r>
          </w:p>
        </w:tc>
        <w:tc>
          <w:tcPr>
            <w:tcW w:w="5648" w:type="dxa"/>
            <w:vAlign w:val="center"/>
          </w:tcPr>
          <w:p w:rsidR="00CF5148" w:rsidRPr="008A2035" w:rsidRDefault="00CF5148" w:rsidP="00E732F7">
            <w:pPr>
              <w:keepNext/>
              <w:widowControl w:val="0"/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22"/>
                <w:szCs w:val="22"/>
                <w:lang w:val="de-DE" w:eastAsia="pl-PL"/>
              </w:rPr>
            </w:pPr>
          </w:p>
        </w:tc>
      </w:tr>
    </w:tbl>
    <w:p w:rsidR="00CF5148" w:rsidRPr="008A2035" w:rsidRDefault="00CF5148" w:rsidP="00145DD0">
      <w:pPr>
        <w:spacing w:before="0" w:after="0" w:line="240" w:lineRule="auto"/>
        <w:ind w:left="426" w:right="14" w:hanging="10"/>
        <w:contextualSpacing/>
        <w:jc w:val="center"/>
        <w:rPr>
          <w:rFonts w:cs="Calibri"/>
          <w:b/>
          <w:iCs/>
          <w:sz w:val="28"/>
          <w:szCs w:val="28"/>
        </w:rPr>
      </w:pPr>
    </w:p>
    <w:p w:rsidR="00CF5148" w:rsidRPr="008A2035" w:rsidRDefault="00CF5148" w:rsidP="00145DD0">
      <w:pPr>
        <w:spacing w:before="0" w:after="0" w:line="240" w:lineRule="auto"/>
        <w:ind w:left="426" w:right="14" w:hanging="10"/>
        <w:contextualSpacing/>
        <w:jc w:val="center"/>
        <w:rPr>
          <w:rFonts w:cs="Calibri"/>
          <w:b/>
          <w:iCs/>
          <w:sz w:val="28"/>
          <w:szCs w:val="28"/>
        </w:rPr>
      </w:pPr>
      <w:r w:rsidRPr="008A2035">
        <w:rPr>
          <w:rFonts w:cs="Calibri"/>
          <w:b/>
          <w:iCs/>
          <w:sz w:val="28"/>
          <w:szCs w:val="28"/>
        </w:rPr>
        <w:t>Formularz cenowo-techniczny</w:t>
      </w:r>
    </w:p>
    <w:p w:rsidR="00CF5148" w:rsidRPr="008A2035" w:rsidRDefault="00CF5148" w:rsidP="00145DD0">
      <w:pPr>
        <w:spacing w:before="0" w:after="0" w:line="240" w:lineRule="auto"/>
        <w:ind w:right="14"/>
        <w:jc w:val="both"/>
        <w:rPr>
          <w:rFonts w:cs="Calibri"/>
          <w:b/>
          <w:iCs/>
          <w:color w:val="000000"/>
          <w:lang w:eastAsia="pl-PL"/>
        </w:rPr>
      </w:pPr>
    </w:p>
    <w:p w:rsidR="00CF5148" w:rsidRDefault="00CF5148" w:rsidP="00145DD0">
      <w:pPr>
        <w:spacing w:before="0" w:after="0" w:line="259" w:lineRule="auto"/>
        <w:contextualSpacing/>
        <w:jc w:val="both"/>
        <w:rPr>
          <w:rFonts w:cs="Calibri"/>
          <w:sz w:val="22"/>
          <w:szCs w:val="22"/>
        </w:rPr>
      </w:pPr>
      <w:r w:rsidRPr="008A2035">
        <w:rPr>
          <w:rFonts w:cs="Calibri"/>
          <w:sz w:val="22"/>
          <w:szCs w:val="22"/>
        </w:rPr>
        <w:t xml:space="preserve">Nawiązując do ogłoszenia o postępowaniu </w:t>
      </w:r>
      <w:r w:rsidRPr="008A2035">
        <w:rPr>
          <w:rFonts w:cs="Calibri"/>
          <w:b/>
          <w:sz w:val="22"/>
          <w:szCs w:val="22"/>
        </w:rPr>
        <w:t xml:space="preserve">na </w:t>
      </w:r>
      <w:bookmarkStart w:id="2" w:name="_Hlk145020478"/>
      <w:bookmarkStart w:id="3" w:name="_Hlk135424925"/>
      <w:r w:rsidRPr="008A2035">
        <w:rPr>
          <w:rFonts w:cs="Calibri"/>
          <w:b/>
          <w:sz w:val="22"/>
          <w:szCs w:val="22"/>
        </w:rPr>
        <w:t>d</w:t>
      </w:r>
      <w:r w:rsidRPr="008A2035">
        <w:rPr>
          <w:rFonts w:cs="Calibri"/>
          <w:b/>
          <w:sz w:val="22"/>
          <w:szCs w:val="22"/>
          <w:shd w:val="clear" w:color="auto" w:fill="FFFFFF"/>
        </w:rPr>
        <w:t xml:space="preserve">ostawę </w:t>
      </w:r>
      <w:r w:rsidRPr="00130AAA">
        <w:rPr>
          <w:rFonts w:ascii="Times New Roman" w:hAnsi="Times New Roman"/>
          <w:b/>
          <w:bCs/>
          <w:color w:val="000000"/>
          <w:lang w:eastAsia="pl-PL"/>
        </w:rPr>
        <w:t>infrastruktury sprzętowej i oprogramowania w ramach projektu Cyberbezpieczny Samorząd z podziałem na zadania</w:t>
      </w:r>
      <w:bookmarkEnd w:id="2"/>
      <w:r w:rsidRPr="008A2035">
        <w:rPr>
          <w:rFonts w:cs="Calibri"/>
          <w:b/>
          <w:bCs/>
          <w:sz w:val="22"/>
          <w:szCs w:val="22"/>
        </w:rPr>
        <w:t>,</w:t>
      </w:r>
      <w:r w:rsidRPr="008A2035">
        <w:rPr>
          <w:rFonts w:cs="Calibri"/>
          <w:sz w:val="22"/>
          <w:szCs w:val="22"/>
        </w:rPr>
        <w:t xml:space="preserve"> prowadzonego przez Gminę </w:t>
      </w:r>
      <w:r>
        <w:rPr>
          <w:rFonts w:cs="Calibri"/>
          <w:sz w:val="22"/>
          <w:szCs w:val="22"/>
        </w:rPr>
        <w:t>Paczków</w:t>
      </w:r>
      <w:r w:rsidRPr="008A2035">
        <w:rPr>
          <w:rFonts w:cs="Calibri"/>
          <w:sz w:val="22"/>
          <w:szCs w:val="22"/>
        </w:rPr>
        <w:t xml:space="preserve">, Rynek </w:t>
      </w:r>
      <w:r>
        <w:rPr>
          <w:rFonts w:cs="Calibri"/>
          <w:sz w:val="22"/>
          <w:szCs w:val="22"/>
        </w:rPr>
        <w:t>1</w:t>
      </w:r>
      <w:r w:rsidRPr="008A2035">
        <w:rPr>
          <w:rFonts w:cs="Calibri"/>
          <w:sz w:val="22"/>
          <w:szCs w:val="22"/>
        </w:rPr>
        <w:t xml:space="preserve">, </w:t>
      </w:r>
      <w:r>
        <w:rPr>
          <w:rFonts w:cs="Calibri"/>
          <w:sz w:val="22"/>
          <w:szCs w:val="22"/>
        </w:rPr>
        <w:t>48-370 Paczków</w:t>
      </w:r>
      <w:r w:rsidRPr="008A2035">
        <w:rPr>
          <w:rFonts w:cs="Calibri"/>
          <w:sz w:val="22"/>
          <w:szCs w:val="22"/>
        </w:rPr>
        <w:t xml:space="preserve">: </w:t>
      </w:r>
    </w:p>
    <w:p w:rsidR="00CF5148" w:rsidRPr="008A2035" w:rsidRDefault="00CF5148" w:rsidP="00145DD0">
      <w:pPr>
        <w:spacing w:before="0" w:after="0" w:line="259" w:lineRule="auto"/>
        <w:contextualSpacing/>
        <w:jc w:val="both"/>
        <w:rPr>
          <w:rFonts w:cs="Calibri"/>
          <w:b/>
          <w:bCs/>
          <w:sz w:val="22"/>
          <w:szCs w:val="22"/>
        </w:rPr>
      </w:pPr>
    </w:p>
    <w:bookmarkEnd w:id="3"/>
    <w:p w:rsidR="00CF5148" w:rsidRDefault="00CF5148" w:rsidP="00145DD0">
      <w:pPr>
        <w:spacing w:before="0" w:after="0" w:line="259" w:lineRule="auto"/>
        <w:contextualSpacing/>
        <w:jc w:val="both"/>
        <w:rPr>
          <w:rFonts w:cs="Calibri"/>
          <w:b/>
          <w:iCs/>
          <w:sz w:val="22"/>
          <w:szCs w:val="22"/>
        </w:rPr>
      </w:pPr>
      <w:r>
        <w:rPr>
          <w:rFonts w:cs="Calibri"/>
          <w:b/>
          <w:iCs/>
          <w:sz w:val="22"/>
          <w:szCs w:val="22"/>
        </w:rPr>
        <w:t xml:space="preserve"> (UWAGA: Wypełnić część na którą wykonawca składa ofertę)</w:t>
      </w:r>
    </w:p>
    <w:p w:rsidR="00CF5148" w:rsidRPr="008A2035" w:rsidRDefault="00CF5148" w:rsidP="00145DD0">
      <w:pPr>
        <w:spacing w:before="0" w:after="0" w:line="259" w:lineRule="auto"/>
        <w:contextualSpacing/>
        <w:jc w:val="both"/>
        <w:rPr>
          <w:rFonts w:cs="Calibri"/>
          <w:b/>
          <w:iCs/>
          <w:sz w:val="22"/>
          <w:szCs w:val="22"/>
        </w:rPr>
      </w:pPr>
    </w:p>
    <w:p w:rsidR="00CF5148" w:rsidRPr="008A2035" w:rsidRDefault="00CF5148">
      <w:pPr>
        <w:numPr>
          <w:ilvl w:val="0"/>
          <w:numId w:val="1"/>
        </w:numPr>
        <w:spacing w:before="0" w:after="0" w:line="240" w:lineRule="auto"/>
        <w:ind w:left="426" w:right="14" w:hanging="426"/>
        <w:contextualSpacing/>
        <w:jc w:val="both"/>
        <w:rPr>
          <w:rFonts w:cs="Calibri"/>
          <w:b/>
          <w:iCs/>
          <w:sz w:val="22"/>
          <w:szCs w:val="22"/>
        </w:rPr>
      </w:pPr>
      <w:r w:rsidRPr="008A2035">
        <w:rPr>
          <w:rFonts w:cs="Calibri"/>
          <w:b/>
          <w:iCs/>
          <w:sz w:val="22"/>
          <w:szCs w:val="22"/>
        </w:rPr>
        <w:t>Formularz cenowy</w:t>
      </w:r>
    </w:p>
    <w:p w:rsidR="00CF5148" w:rsidRPr="008A2035" w:rsidRDefault="00CF5148" w:rsidP="00145DD0">
      <w:pPr>
        <w:spacing w:before="0" w:after="0" w:line="240" w:lineRule="auto"/>
        <w:ind w:left="152" w:firstLine="274"/>
        <w:jc w:val="both"/>
        <w:rPr>
          <w:rFonts w:cs="Calibri"/>
          <w:sz w:val="22"/>
          <w:szCs w:val="22"/>
          <w:lang w:eastAsia="pl-PL"/>
        </w:rPr>
      </w:pPr>
      <w:r w:rsidRPr="008A2035">
        <w:rPr>
          <w:rFonts w:cs="Calibri"/>
          <w:color w:val="000000"/>
          <w:sz w:val="22"/>
          <w:szCs w:val="22"/>
          <w:lang w:eastAsia="pl-PL"/>
        </w:rPr>
        <w:t>Szczegółowa tabela cenowa:</w:t>
      </w:r>
    </w:p>
    <w:tbl>
      <w:tblPr>
        <w:tblW w:w="10439" w:type="dxa"/>
        <w:jc w:val="center"/>
        <w:tblLayout w:type="fixed"/>
        <w:tblCellMar>
          <w:left w:w="70" w:type="dxa"/>
          <w:right w:w="70" w:type="dxa"/>
        </w:tblCellMar>
        <w:tblLook w:val="00A0"/>
      </w:tblPr>
      <w:tblGrid>
        <w:gridCol w:w="7"/>
        <w:gridCol w:w="1023"/>
        <w:gridCol w:w="9"/>
        <w:gridCol w:w="3447"/>
        <w:gridCol w:w="9"/>
        <w:gridCol w:w="611"/>
        <w:gridCol w:w="9"/>
        <w:gridCol w:w="583"/>
        <w:gridCol w:w="9"/>
        <w:gridCol w:w="1087"/>
        <w:gridCol w:w="925"/>
        <w:gridCol w:w="9"/>
        <w:gridCol w:w="1205"/>
        <w:gridCol w:w="16"/>
        <w:gridCol w:w="1473"/>
        <w:gridCol w:w="17"/>
      </w:tblGrid>
      <w:tr w:rsidR="00CF5148" w:rsidRPr="008A2035" w:rsidTr="00E732F7">
        <w:trPr>
          <w:gridBefore w:val="1"/>
          <w:wBefore w:w="7" w:type="dxa"/>
          <w:trHeight w:val="538"/>
          <w:jc w:val="center"/>
        </w:trPr>
        <w:tc>
          <w:tcPr>
            <w:tcW w:w="103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45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6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Cena jedn.</w:t>
            </w:r>
          </w:p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netto</w:t>
            </w:r>
          </w:p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(zł)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both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Stawka VAT (%)</w:t>
            </w:r>
          </w:p>
        </w:tc>
        <w:tc>
          <w:tcPr>
            <w:tcW w:w="122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Cena jednostkowa brutto</w:t>
            </w:r>
          </w:p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(zł)</w:t>
            </w:r>
          </w:p>
        </w:tc>
        <w:tc>
          <w:tcPr>
            <w:tcW w:w="149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Wartość brutto</w:t>
            </w:r>
          </w:p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(zł)</w:t>
            </w:r>
          </w:p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(cena jedn. netto x ilość + VAT w  zł)</w:t>
            </w:r>
          </w:p>
        </w:tc>
      </w:tr>
      <w:tr w:rsidR="00CF5148" w:rsidRPr="008A2035" w:rsidTr="00E732F7">
        <w:trPr>
          <w:gridBefore w:val="1"/>
          <w:wBefore w:w="7" w:type="dxa"/>
          <w:trHeight w:val="232"/>
          <w:jc w:val="center"/>
        </w:trPr>
        <w:tc>
          <w:tcPr>
            <w:tcW w:w="10432" w:type="dxa"/>
            <w:gridSpan w:val="1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CF5148" w:rsidRPr="008A2035" w:rsidRDefault="00CF5148" w:rsidP="00BB0FFA">
            <w:pPr>
              <w:spacing w:before="0" w:after="0" w:line="240" w:lineRule="auto"/>
              <w:jc w:val="both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 xml:space="preserve">Część 1 - Zadanie nr 1 </w:t>
            </w:r>
          </w:p>
        </w:tc>
      </w:tr>
      <w:tr w:rsidR="00CF5148" w:rsidRPr="008A2035" w:rsidTr="00E732F7">
        <w:trPr>
          <w:gridAfter w:val="1"/>
          <w:wAfter w:w="17" w:type="dxa"/>
          <w:trHeight w:val="232"/>
          <w:jc w:val="center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CF5148" w:rsidRPr="008A2035" w:rsidRDefault="00CF5148" w:rsidP="00E732F7">
            <w:pPr>
              <w:spacing w:before="0" w:after="0" w:line="240" w:lineRule="auto"/>
              <w:ind w:left="342"/>
              <w:contextualSpacing/>
              <w:rPr>
                <w:rFonts w:cs="Calibri"/>
                <w:b/>
                <w:color w:val="000000"/>
                <w:sz w:val="18"/>
                <w:szCs w:val="18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Pr="008A2035" w:rsidRDefault="00CF5148" w:rsidP="00E732F7">
            <w:pPr>
              <w:autoSpaceDE w:val="0"/>
              <w:autoSpaceDN w:val="0"/>
              <w:adjustRightInd w:val="0"/>
              <w:spacing w:before="0" w:after="5" w:line="247" w:lineRule="auto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C</w:t>
            </w:r>
            <w:r w:rsidRPr="00145DD0">
              <w:rPr>
                <w:rFonts w:cs="Calibri"/>
                <w:color w:val="000000"/>
                <w:sz w:val="18"/>
                <w:szCs w:val="18"/>
                <w:lang w:eastAsia="pl-PL"/>
              </w:rPr>
              <w:t>entraln</w:t>
            </w: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y</w:t>
            </w:r>
            <w:r w:rsidRPr="00145DD0"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 zasilacz UPS wraz z modułem baterii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center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 w:rsidRPr="008A2035">
              <w:rPr>
                <w:rFonts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CF5148" w:rsidRPr="008A2035" w:rsidTr="00E732F7">
        <w:trPr>
          <w:gridAfter w:val="1"/>
          <w:wAfter w:w="17" w:type="dxa"/>
          <w:trHeight w:val="232"/>
          <w:jc w:val="center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E732F7">
            <w:pPr>
              <w:spacing w:before="0" w:after="0" w:line="240" w:lineRule="auto"/>
              <w:ind w:left="342"/>
              <w:contextualSpacing/>
              <w:rPr>
                <w:rFonts w:cs="Calibri"/>
                <w:b/>
                <w:color w:val="000000"/>
                <w:sz w:val="18"/>
                <w:szCs w:val="18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</w:rPr>
              <w:t>1.2.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Pr="008A2035" w:rsidRDefault="00CF5148" w:rsidP="00E732F7">
            <w:pPr>
              <w:autoSpaceDE w:val="0"/>
              <w:autoSpaceDN w:val="0"/>
              <w:adjustRightInd w:val="0"/>
              <w:spacing w:before="0" w:after="5" w:line="247" w:lineRule="auto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O</w:t>
            </w:r>
            <w:r w:rsidRPr="00145DD0">
              <w:rPr>
                <w:rFonts w:cs="Calibri"/>
                <w:color w:val="000000"/>
                <w:sz w:val="18"/>
                <w:szCs w:val="18"/>
                <w:lang w:eastAsia="pl-PL"/>
              </w:rPr>
              <w:t>programowani</w:t>
            </w: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e</w:t>
            </w:r>
            <w:r w:rsidRPr="00145DD0"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 do wykonywania kopii zapasowych dla stacji roboczych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center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 w:rsidRPr="008A2035">
              <w:rPr>
                <w:rFonts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CF5148" w:rsidRPr="008A2035" w:rsidTr="00E732F7">
        <w:trPr>
          <w:gridAfter w:val="1"/>
          <w:wAfter w:w="17" w:type="dxa"/>
          <w:trHeight w:val="232"/>
          <w:jc w:val="center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E732F7">
            <w:pPr>
              <w:spacing w:before="0" w:after="0" w:line="240" w:lineRule="auto"/>
              <w:ind w:left="342"/>
              <w:contextualSpacing/>
              <w:rPr>
                <w:rFonts w:cs="Calibri"/>
                <w:b/>
                <w:color w:val="000000"/>
                <w:sz w:val="18"/>
                <w:szCs w:val="18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</w:rPr>
              <w:t>1.3.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Pr="008A2035" w:rsidRDefault="00CF5148" w:rsidP="00D418ED">
            <w:pPr>
              <w:autoSpaceDE w:val="0"/>
              <w:autoSpaceDN w:val="0"/>
              <w:adjustRightInd w:val="0"/>
              <w:spacing w:before="0" w:after="5" w:line="247" w:lineRule="auto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 w:rsidRPr="00D418ED">
              <w:rPr>
                <w:rFonts w:cs="Calibri"/>
                <w:color w:val="000000"/>
                <w:sz w:val="18"/>
                <w:szCs w:val="18"/>
                <w:lang w:eastAsia="pl-PL"/>
              </w:rPr>
              <w:t>NAS</w:t>
            </w: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D418ED">
              <w:rPr>
                <w:rFonts w:cs="Calibri"/>
                <w:color w:val="000000"/>
                <w:sz w:val="18"/>
                <w:szCs w:val="18"/>
                <w:lang w:eastAsia="pl-PL"/>
              </w:rPr>
              <w:t>wraz z</w:t>
            </w: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D418ED">
              <w:rPr>
                <w:rFonts w:cs="Calibri"/>
                <w:color w:val="000000"/>
                <w:sz w:val="18"/>
                <w:szCs w:val="18"/>
                <w:lang w:eastAsia="pl-PL"/>
              </w:rPr>
              <w:t>dyskami do</w:t>
            </w: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D418ED">
              <w:rPr>
                <w:rFonts w:cs="Calibri"/>
                <w:color w:val="000000"/>
                <w:sz w:val="18"/>
                <w:szCs w:val="18"/>
                <w:lang w:eastAsia="pl-PL"/>
              </w:rPr>
              <w:t>przechowywania kopii</w:t>
            </w: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D418ED">
              <w:rPr>
                <w:rFonts w:cs="Calibri"/>
                <w:color w:val="000000"/>
                <w:sz w:val="18"/>
                <w:szCs w:val="18"/>
                <w:lang w:eastAsia="pl-PL"/>
              </w:rPr>
              <w:t>bezpieczeństwa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center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 w:rsidRPr="008A2035">
              <w:rPr>
                <w:rFonts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CF5148" w:rsidRPr="008A2035" w:rsidTr="00E732F7">
        <w:trPr>
          <w:gridAfter w:val="1"/>
          <w:wAfter w:w="17" w:type="dxa"/>
          <w:trHeight w:val="232"/>
          <w:jc w:val="center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D418ED">
            <w:pPr>
              <w:spacing w:before="0" w:after="0" w:line="240" w:lineRule="auto"/>
              <w:ind w:left="342"/>
              <w:contextualSpacing/>
              <w:rPr>
                <w:rFonts w:cs="Calibri"/>
                <w:b/>
                <w:color w:val="000000"/>
                <w:sz w:val="18"/>
                <w:szCs w:val="18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</w:rPr>
              <w:t>1.4.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Pr="008A2035" w:rsidRDefault="00CF5148" w:rsidP="00D418ED">
            <w:pPr>
              <w:autoSpaceDE w:val="0"/>
              <w:autoSpaceDN w:val="0"/>
              <w:adjustRightInd w:val="0"/>
              <w:spacing w:before="0" w:after="5" w:line="247" w:lineRule="auto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Biblioteka taśmowa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center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CF5148" w:rsidRPr="008A2035" w:rsidTr="00E732F7">
        <w:trPr>
          <w:gridAfter w:val="1"/>
          <w:wAfter w:w="17" w:type="dxa"/>
          <w:trHeight w:val="232"/>
          <w:jc w:val="center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D418ED">
            <w:pPr>
              <w:spacing w:before="0" w:after="0" w:line="240" w:lineRule="auto"/>
              <w:ind w:left="342"/>
              <w:contextualSpacing/>
              <w:rPr>
                <w:rFonts w:cs="Calibri"/>
                <w:b/>
                <w:color w:val="000000"/>
                <w:sz w:val="18"/>
                <w:szCs w:val="18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</w:rPr>
              <w:t>1.5.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Pr="008A2035" w:rsidRDefault="00CF5148" w:rsidP="00D418ED">
            <w:pPr>
              <w:autoSpaceDE w:val="0"/>
              <w:autoSpaceDN w:val="0"/>
              <w:adjustRightInd w:val="0"/>
              <w:spacing w:before="0" w:after="5" w:line="247" w:lineRule="auto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 w:rsidRPr="007A6C67">
              <w:rPr>
                <w:rFonts w:cs="Calibri"/>
                <w:color w:val="000000"/>
                <w:sz w:val="18"/>
                <w:szCs w:val="18"/>
                <w:lang w:eastAsia="pl-PL"/>
              </w:rPr>
              <w:t>Licencja Windows Server Datacenter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center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 w:rsidRPr="008A2035">
              <w:rPr>
                <w:rFonts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CF5148" w:rsidRPr="008A2035" w:rsidTr="00E732F7">
        <w:trPr>
          <w:gridAfter w:val="1"/>
          <w:wAfter w:w="17" w:type="dxa"/>
          <w:trHeight w:val="232"/>
          <w:jc w:val="center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D418ED">
            <w:pPr>
              <w:spacing w:before="0" w:after="0" w:line="240" w:lineRule="auto"/>
              <w:ind w:left="342"/>
              <w:contextualSpacing/>
              <w:rPr>
                <w:rFonts w:cs="Calibri"/>
                <w:b/>
                <w:color w:val="000000"/>
                <w:sz w:val="18"/>
                <w:szCs w:val="18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</w:rPr>
              <w:t>1.6.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Pr="003835A9" w:rsidRDefault="00CF5148" w:rsidP="00D418ED">
            <w:pPr>
              <w:autoSpaceDE w:val="0"/>
              <w:autoSpaceDN w:val="0"/>
              <w:adjustRightInd w:val="0"/>
              <w:spacing w:before="0" w:after="5" w:line="247" w:lineRule="auto"/>
              <w:jc w:val="both"/>
              <w:rPr>
                <w:rFonts w:cs="Calibri"/>
                <w:color w:val="000000"/>
                <w:sz w:val="18"/>
                <w:szCs w:val="18"/>
                <w:lang w:val="en-US" w:eastAsia="pl-PL"/>
              </w:rPr>
            </w:pPr>
            <w:smartTag w:uri="urn:schemas-microsoft-com:office:smarttags" w:element="place">
              <w:smartTag w:uri="urn:schemas-microsoft-com:office:smarttags" w:element="City">
                <w:r w:rsidRPr="003835A9">
                  <w:rPr>
                    <w:rFonts w:cs="Calibri"/>
                    <w:color w:val="000000"/>
                    <w:sz w:val="18"/>
                    <w:szCs w:val="18"/>
                    <w:lang w:val="en-US" w:eastAsia="pl-PL"/>
                  </w:rPr>
                  <w:t>Licencja</w:t>
                </w:r>
              </w:smartTag>
              <w:r w:rsidRPr="003835A9">
                <w:rPr>
                  <w:rFonts w:cs="Calibri"/>
                  <w:color w:val="000000"/>
                  <w:sz w:val="18"/>
                  <w:szCs w:val="18"/>
                  <w:lang w:val="en-US" w:eastAsia="pl-PL"/>
                </w:rPr>
                <w:t xml:space="preserve"> </w:t>
              </w:r>
              <w:smartTag w:uri="urn:schemas-microsoft-com:office:smarttags" w:element="State">
                <w:r w:rsidRPr="003835A9">
                  <w:rPr>
                    <w:rFonts w:cs="Calibri"/>
                    <w:color w:val="000000"/>
                    <w:sz w:val="18"/>
                    <w:szCs w:val="18"/>
                    <w:lang w:val="en-US" w:eastAsia="pl-PL"/>
                  </w:rPr>
                  <w:t>CAL</w:t>
                </w:r>
              </w:smartTag>
            </w:smartTag>
            <w:r w:rsidRPr="003835A9">
              <w:rPr>
                <w:rFonts w:cs="Calibri"/>
                <w:color w:val="000000"/>
                <w:sz w:val="18"/>
                <w:szCs w:val="18"/>
                <w:lang w:val="en-US" w:eastAsia="pl-PL"/>
              </w:rPr>
              <w:t xml:space="preserve"> do Windows Server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center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 w:rsidRPr="008A2035">
              <w:rPr>
                <w:rFonts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CF5148" w:rsidRPr="008A2035" w:rsidTr="00E732F7">
        <w:trPr>
          <w:gridAfter w:val="1"/>
          <w:wAfter w:w="17" w:type="dxa"/>
          <w:trHeight w:val="232"/>
          <w:jc w:val="center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D418ED">
            <w:pPr>
              <w:spacing w:before="0" w:after="0" w:line="240" w:lineRule="auto"/>
              <w:ind w:left="342"/>
              <w:contextualSpacing/>
              <w:rPr>
                <w:rFonts w:cs="Calibri"/>
                <w:b/>
                <w:color w:val="000000"/>
                <w:sz w:val="18"/>
                <w:szCs w:val="18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</w:rPr>
              <w:t>1.7.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Pr="003835A9" w:rsidRDefault="00CF5148" w:rsidP="00D418ED">
            <w:pPr>
              <w:autoSpaceDE w:val="0"/>
              <w:autoSpaceDN w:val="0"/>
              <w:adjustRightInd w:val="0"/>
              <w:spacing w:before="0" w:after="5" w:line="247" w:lineRule="auto"/>
              <w:jc w:val="both"/>
              <w:rPr>
                <w:rFonts w:cs="Calibri"/>
                <w:color w:val="000000"/>
                <w:sz w:val="18"/>
                <w:szCs w:val="18"/>
                <w:lang w:val="en-US" w:eastAsia="pl-PL"/>
              </w:rPr>
            </w:pPr>
            <w:r w:rsidRPr="003835A9">
              <w:rPr>
                <w:rFonts w:cs="Calibri"/>
                <w:color w:val="000000"/>
                <w:sz w:val="18"/>
                <w:szCs w:val="18"/>
                <w:lang w:val="en-US" w:eastAsia="pl-PL"/>
              </w:rPr>
              <w:t>Licencja RDS do Windows Server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center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 w:rsidRPr="008A2035">
              <w:rPr>
                <w:rFonts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CF5148" w:rsidRPr="008A2035" w:rsidTr="00E732F7">
        <w:trPr>
          <w:gridAfter w:val="1"/>
          <w:wAfter w:w="17" w:type="dxa"/>
          <w:trHeight w:val="232"/>
          <w:jc w:val="center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D418ED">
            <w:pPr>
              <w:spacing w:before="0" w:after="0" w:line="240" w:lineRule="auto"/>
              <w:ind w:left="342"/>
              <w:contextualSpacing/>
              <w:rPr>
                <w:rFonts w:cs="Calibri"/>
                <w:b/>
                <w:color w:val="000000"/>
                <w:sz w:val="18"/>
                <w:szCs w:val="18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</w:rPr>
              <w:t>1.8.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Pr="008A2035" w:rsidRDefault="00CF5148" w:rsidP="00D418ED">
            <w:pPr>
              <w:autoSpaceDE w:val="0"/>
              <w:autoSpaceDN w:val="0"/>
              <w:adjustRightInd w:val="0"/>
              <w:spacing w:before="0" w:after="5" w:line="247" w:lineRule="auto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 w:rsidRPr="007A6C67"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Licencja SQL Standard 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center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 w:rsidRPr="008A2035">
              <w:rPr>
                <w:rFonts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CF5148" w:rsidRPr="008A2035" w:rsidTr="00E732F7">
        <w:trPr>
          <w:gridAfter w:val="1"/>
          <w:wAfter w:w="17" w:type="dxa"/>
          <w:trHeight w:val="232"/>
          <w:jc w:val="center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D418ED">
            <w:pPr>
              <w:spacing w:before="0" w:after="0" w:line="240" w:lineRule="auto"/>
              <w:ind w:left="342"/>
              <w:contextualSpacing/>
              <w:rPr>
                <w:rFonts w:cs="Calibri"/>
                <w:b/>
                <w:color w:val="000000"/>
                <w:sz w:val="18"/>
                <w:szCs w:val="18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</w:rPr>
              <w:t>1.</w:t>
            </w:r>
            <w:r>
              <w:rPr>
                <w:rFonts w:cs="Calibri"/>
                <w:b/>
                <w:color w:val="000000"/>
                <w:sz w:val="18"/>
                <w:szCs w:val="18"/>
              </w:rPr>
              <w:t>8</w:t>
            </w:r>
            <w:r w:rsidRPr="008A2035">
              <w:rPr>
                <w:rFonts w:cs="Calibri"/>
                <w:b/>
                <w:color w:val="000000"/>
                <w:sz w:val="18"/>
                <w:szCs w:val="18"/>
              </w:rPr>
              <w:t>.</w:t>
            </w:r>
            <w:r>
              <w:rPr>
                <w:rFonts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Pr="003835A9" w:rsidRDefault="00CF5148" w:rsidP="00D418ED">
            <w:pPr>
              <w:autoSpaceDE w:val="0"/>
              <w:autoSpaceDN w:val="0"/>
              <w:adjustRightInd w:val="0"/>
              <w:spacing w:before="0" w:after="5" w:line="247" w:lineRule="auto"/>
              <w:jc w:val="both"/>
              <w:rPr>
                <w:rFonts w:cs="Calibri"/>
                <w:color w:val="000000"/>
                <w:sz w:val="18"/>
                <w:szCs w:val="18"/>
                <w:lang w:val="en-US" w:eastAsia="pl-PL"/>
              </w:rPr>
            </w:pPr>
            <w:smartTag w:uri="urn:schemas-microsoft-com:office:smarttags" w:element="place">
              <w:smartTag w:uri="urn:schemas-microsoft-com:office:smarttags" w:element="City">
                <w:r w:rsidRPr="003835A9">
                  <w:rPr>
                    <w:rFonts w:cs="Calibri"/>
                    <w:color w:val="000000"/>
                    <w:sz w:val="18"/>
                    <w:szCs w:val="18"/>
                    <w:lang w:val="en-US" w:eastAsia="pl-PL"/>
                  </w:rPr>
                  <w:t>Licencja</w:t>
                </w:r>
              </w:smartTag>
              <w:r w:rsidRPr="003835A9">
                <w:rPr>
                  <w:rFonts w:cs="Calibri"/>
                  <w:color w:val="000000"/>
                  <w:sz w:val="18"/>
                  <w:szCs w:val="18"/>
                  <w:lang w:val="en-US" w:eastAsia="pl-PL"/>
                </w:rPr>
                <w:t xml:space="preserve"> </w:t>
              </w:r>
              <w:smartTag w:uri="urn:schemas-microsoft-com:office:smarttags" w:element="State">
                <w:r w:rsidRPr="003835A9">
                  <w:rPr>
                    <w:rFonts w:cs="Calibri"/>
                    <w:color w:val="000000"/>
                    <w:sz w:val="18"/>
                    <w:szCs w:val="18"/>
                    <w:lang w:val="en-US" w:eastAsia="pl-PL"/>
                  </w:rPr>
                  <w:t>CAL</w:t>
                </w:r>
              </w:smartTag>
            </w:smartTag>
            <w:r w:rsidRPr="003835A9">
              <w:rPr>
                <w:rFonts w:cs="Calibri"/>
                <w:color w:val="000000"/>
                <w:sz w:val="18"/>
                <w:szCs w:val="18"/>
                <w:lang w:val="en-US" w:eastAsia="pl-PL"/>
              </w:rPr>
              <w:t xml:space="preserve"> do SQL Server Standard per user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center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CF5148" w:rsidRPr="008A2035" w:rsidTr="00E732F7">
        <w:trPr>
          <w:gridAfter w:val="1"/>
          <w:wAfter w:w="17" w:type="dxa"/>
          <w:trHeight w:val="232"/>
          <w:jc w:val="center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D418ED">
            <w:pPr>
              <w:spacing w:before="0" w:after="0" w:line="240" w:lineRule="auto"/>
              <w:ind w:left="342"/>
              <w:contextualSpacing/>
              <w:rPr>
                <w:rFonts w:cs="Calibri"/>
                <w:b/>
                <w:color w:val="000000"/>
                <w:sz w:val="18"/>
                <w:szCs w:val="18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</w:rPr>
              <w:t>1.</w:t>
            </w:r>
            <w:r>
              <w:rPr>
                <w:rFonts w:cs="Calibri"/>
                <w:b/>
                <w:color w:val="000000"/>
                <w:sz w:val="18"/>
                <w:szCs w:val="18"/>
              </w:rPr>
              <w:t>9</w:t>
            </w:r>
            <w:r w:rsidRPr="008A2035">
              <w:rPr>
                <w:rFonts w:cs="Calibri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Pr="008A2035" w:rsidRDefault="00CF5148" w:rsidP="00D418ED">
            <w:pPr>
              <w:autoSpaceDE w:val="0"/>
              <w:autoSpaceDN w:val="0"/>
              <w:adjustRightInd w:val="0"/>
              <w:spacing w:before="0" w:after="5" w:line="247" w:lineRule="auto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O</w:t>
            </w:r>
            <w:r w:rsidRPr="007A6C67">
              <w:rPr>
                <w:rFonts w:cs="Calibri"/>
                <w:color w:val="000000"/>
                <w:sz w:val="18"/>
                <w:szCs w:val="18"/>
                <w:lang w:eastAsia="pl-PL"/>
              </w:rPr>
              <w:t>programowani</w:t>
            </w: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e</w:t>
            </w:r>
            <w:r w:rsidRPr="007A6C67"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 do wykonywania kopii zapasowych dla sererów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center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 w:rsidRPr="008A2035">
              <w:rPr>
                <w:rFonts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CF5148" w:rsidRPr="008A2035" w:rsidTr="00E732F7">
        <w:trPr>
          <w:gridAfter w:val="1"/>
          <w:wAfter w:w="17" w:type="dxa"/>
          <w:trHeight w:val="232"/>
          <w:jc w:val="center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D418ED">
            <w:pPr>
              <w:spacing w:before="0" w:after="0" w:line="240" w:lineRule="auto"/>
              <w:ind w:left="342"/>
              <w:contextualSpacing/>
              <w:rPr>
                <w:rFonts w:cs="Calibri"/>
                <w:b/>
                <w:color w:val="000000"/>
                <w:sz w:val="18"/>
                <w:szCs w:val="18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</w:rPr>
              <w:t>1.1</w:t>
            </w:r>
            <w:r>
              <w:rPr>
                <w:rFonts w:cs="Calibri"/>
                <w:b/>
                <w:color w:val="000000"/>
                <w:sz w:val="18"/>
                <w:szCs w:val="18"/>
              </w:rPr>
              <w:t>0</w:t>
            </w:r>
            <w:r w:rsidRPr="008A2035">
              <w:rPr>
                <w:rFonts w:cs="Calibri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Pr="008A2035" w:rsidRDefault="00CF5148" w:rsidP="00D418ED">
            <w:pPr>
              <w:autoSpaceDE w:val="0"/>
              <w:autoSpaceDN w:val="0"/>
              <w:adjustRightInd w:val="0"/>
              <w:spacing w:before="0" w:after="5" w:line="247" w:lineRule="auto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Zasilacz awaryjny UPS 3000VA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center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 w:rsidRPr="008A2035">
              <w:rPr>
                <w:rFonts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CF5148" w:rsidRPr="008A2035" w:rsidTr="00E732F7">
        <w:trPr>
          <w:gridAfter w:val="1"/>
          <w:wAfter w:w="17" w:type="dxa"/>
          <w:trHeight w:val="232"/>
          <w:jc w:val="center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D418ED">
            <w:pPr>
              <w:spacing w:before="0" w:after="0" w:line="240" w:lineRule="auto"/>
              <w:ind w:left="342"/>
              <w:contextualSpacing/>
              <w:rPr>
                <w:rFonts w:cs="Calibri"/>
                <w:b/>
                <w:color w:val="000000"/>
                <w:sz w:val="18"/>
                <w:szCs w:val="18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</w:rPr>
              <w:t>1.1</w:t>
            </w:r>
            <w:r>
              <w:rPr>
                <w:rFonts w:cs="Calibri"/>
                <w:b/>
                <w:color w:val="000000"/>
                <w:sz w:val="18"/>
                <w:szCs w:val="18"/>
              </w:rPr>
              <w:t>1</w:t>
            </w:r>
            <w:r w:rsidRPr="008A2035">
              <w:rPr>
                <w:rFonts w:cs="Calibri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Default="00CF5148" w:rsidP="00D418ED">
            <w:pPr>
              <w:autoSpaceDE w:val="0"/>
              <w:autoSpaceDN w:val="0"/>
              <w:adjustRightInd w:val="0"/>
              <w:spacing w:before="0" w:after="5" w:line="247" w:lineRule="auto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Zasilacz awaryjny UPS 2000VA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5148" w:rsidRDefault="00CF5148" w:rsidP="00D418ED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center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CF5148" w:rsidRPr="008A2035" w:rsidTr="00E732F7">
        <w:trPr>
          <w:gridAfter w:val="1"/>
          <w:wAfter w:w="17" w:type="dxa"/>
          <w:trHeight w:val="232"/>
          <w:jc w:val="center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D418ED">
            <w:pPr>
              <w:spacing w:before="0" w:after="0" w:line="240" w:lineRule="auto"/>
              <w:ind w:left="342"/>
              <w:contextualSpacing/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1.12.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Default="00CF5148" w:rsidP="00D418ED">
            <w:pPr>
              <w:autoSpaceDE w:val="0"/>
              <w:autoSpaceDN w:val="0"/>
              <w:adjustRightInd w:val="0"/>
              <w:spacing w:before="0" w:after="5" w:line="247" w:lineRule="auto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Urządzenie klasy bramy bezpieczeństwa poczty elektronicznej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5148" w:rsidRDefault="00CF5148" w:rsidP="00D418ED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center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CF5148" w:rsidRPr="008A2035" w:rsidTr="00E732F7">
        <w:trPr>
          <w:gridAfter w:val="1"/>
          <w:wAfter w:w="17" w:type="dxa"/>
          <w:trHeight w:val="232"/>
          <w:jc w:val="center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D418ED">
            <w:pPr>
              <w:spacing w:before="0" w:after="0" w:line="240" w:lineRule="auto"/>
              <w:ind w:left="342"/>
              <w:contextualSpacing/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1.13.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Pr="008A2035" w:rsidRDefault="00CF5148" w:rsidP="00D418ED">
            <w:pPr>
              <w:autoSpaceDE w:val="0"/>
              <w:autoSpaceDN w:val="0"/>
              <w:adjustRightInd w:val="0"/>
              <w:spacing w:before="0" w:after="5" w:line="247" w:lineRule="auto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Zarządzalne </w:t>
            </w:r>
            <w:r w:rsidRPr="007A6C67">
              <w:rPr>
                <w:rFonts w:cs="Calibri"/>
                <w:color w:val="000000"/>
                <w:sz w:val="18"/>
                <w:szCs w:val="18"/>
                <w:lang w:eastAsia="pl-PL"/>
              </w:rPr>
              <w:t>przełącznik</w:t>
            </w: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i</w:t>
            </w:r>
            <w:r w:rsidRPr="007A6C67"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 Core Switch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center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CF5148" w:rsidRPr="008A2035" w:rsidTr="00C65251">
        <w:trPr>
          <w:gridAfter w:val="1"/>
          <w:wAfter w:w="17" w:type="dxa"/>
          <w:trHeight w:val="232"/>
          <w:jc w:val="center"/>
        </w:trPr>
        <w:tc>
          <w:tcPr>
            <w:tcW w:w="8933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54622F">
            <w:pPr>
              <w:spacing w:before="0" w:after="5" w:line="247" w:lineRule="auto"/>
              <w:ind w:left="152" w:hanging="10"/>
              <w:jc w:val="right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Łączna wartość zł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CF5148" w:rsidRPr="008A2035" w:rsidTr="0025107A">
        <w:trPr>
          <w:gridAfter w:val="1"/>
          <w:wAfter w:w="17" w:type="dxa"/>
          <w:trHeight w:val="232"/>
          <w:jc w:val="center"/>
        </w:trPr>
        <w:tc>
          <w:tcPr>
            <w:tcW w:w="10422" w:type="dxa"/>
            <w:gridSpan w:val="1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54622F" w:rsidRDefault="00CF5148" w:rsidP="00BB0FFA">
            <w:pPr>
              <w:pStyle w:val="ListParagraph"/>
              <w:spacing w:before="0" w:after="5" w:line="247" w:lineRule="auto"/>
              <w:ind w:left="0"/>
              <w:jc w:val="both"/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Część 2 - </w:t>
            </w:r>
            <w:r w:rsidRPr="0054622F">
              <w:rPr>
                <w:rFonts w:cs="Calibri"/>
                <w:b/>
                <w:bCs/>
                <w:color w:val="000000"/>
                <w:sz w:val="18"/>
                <w:szCs w:val="18"/>
                <w:lang w:eastAsia="pl-PL"/>
              </w:rPr>
              <w:t>Zadanie nr 2</w:t>
            </w:r>
          </w:p>
        </w:tc>
      </w:tr>
      <w:tr w:rsidR="00CF5148" w:rsidRPr="008A2035" w:rsidTr="00E732F7">
        <w:trPr>
          <w:gridAfter w:val="1"/>
          <w:wAfter w:w="17" w:type="dxa"/>
          <w:trHeight w:val="232"/>
          <w:jc w:val="center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Default="00CF5148" w:rsidP="00D418ED">
            <w:pPr>
              <w:spacing w:before="0" w:after="0" w:line="240" w:lineRule="auto"/>
              <w:ind w:left="342"/>
              <w:contextualSpacing/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2.1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Default="00CF5148" w:rsidP="00D418ED">
            <w:pPr>
              <w:autoSpaceDE w:val="0"/>
              <w:autoSpaceDN w:val="0"/>
              <w:adjustRightInd w:val="0"/>
              <w:spacing w:before="0" w:after="5" w:line="247" w:lineRule="auto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Dostawa  agregatu prądotwórczego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5148" w:rsidRDefault="00CF5148" w:rsidP="00D418ED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148" w:rsidRDefault="00CF5148" w:rsidP="00D418ED">
            <w:pPr>
              <w:spacing w:before="0" w:after="5" w:line="247" w:lineRule="auto"/>
              <w:ind w:left="152" w:hanging="10"/>
              <w:jc w:val="center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CF5148" w:rsidRPr="008A2035" w:rsidTr="00E732F7">
        <w:trPr>
          <w:gridBefore w:val="1"/>
          <w:wBefore w:w="7" w:type="dxa"/>
          <w:trHeight w:val="232"/>
          <w:jc w:val="center"/>
        </w:trPr>
        <w:tc>
          <w:tcPr>
            <w:tcW w:w="8942" w:type="dxa"/>
            <w:gridSpan w:val="1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right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  <w:t>Łączna wartość zł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CF5148" w:rsidRPr="008A2035" w:rsidRDefault="00CF5148" w:rsidP="00D418ED">
            <w:pPr>
              <w:spacing w:before="0" w:after="5" w:line="247" w:lineRule="auto"/>
              <w:ind w:left="152" w:hanging="10"/>
              <w:jc w:val="right"/>
              <w:rPr>
                <w:rFonts w:cs="Calibri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</w:tbl>
    <w:p w:rsidR="00CF5148" w:rsidRPr="008A2035" w:rsidRDefault="00CF5148" w:rsidP="00145DD0">
      <w:pPr>
        <w:spacing w:before="0" w:after="5" w:line="247" w:lineRule="auto"/>
        <w:ind w:left="152" w:hanging="10"/>
        <w:jc w:val="both"/>
        <w:rPr>
          <w:rFonts w:cs="Calibri"/>
          <w:color w:val="000000"/>
          <w:sz w:val="18"/>
          <w:szCs w:val="18"/>
          <w:lang w:eastAsia="pl-PL"/>
        </w:rPr>
      </w:pPr>
    </w:p>
    <w:p w:rsidR="00CF5148" w:rsidRPr="008A2035" w:rsidRDefault="00CF5148" w:rsidP="00145DD0">
      <w:pPr>
        <w:spacing w:before="0" w:after="5" w:line="247" w:lineRule="auto"/>
        <w:ind w:left="152" w:hanging="10"/>
        <w:jc w:val="both"/>
        <w:rPr>
          <w:rFonts w:cs="Calibri"/>
          <w:strike/>
          <w:color w:val="000000"/>
          <w:sz w:val="18"/>
          <w:szCs w:val="18"/>
          <w:lang w:eastAsia="pl-PL"/>
        </w:rPr>
      </w:pPr>
    </w:p>
    <w:p w:rsidR="00CF5148" w:rsidRPr="008A2035" w:rsidRDefault="00CF5148">
      <w:pPr>
        <w:numPr>
          <w:ilvl w:val="0"/>
          <w:numId w:val="1"/>
        </w:numPr>
        <w:spacing w:before="0" w:after="0" w:line="240" w:lineRule="auto"/>
        <w:ind w:left="426" w:right="14" w:hanging="426"/>
        <w:contextualSpacing/>
        <w:jc w:val="both"/>
        <w:rPr>
          <w:rFonts w:cs="Calibri"/>
          <w:b/>
          <w:iCs/>
          <w:sz w:val="22"/>
          <w:szCs w:val="22"/>
        </w:rPr>
      </w:pPr>
      <w:r w:rsidRPr="008A2035">
        <w:rPr>
          <w:rFonts w:cs="Calibri"/>
          <w:b/>
          <w:iCs/>
          <w:sz w:val="22"/>
          <w:szCs w:val="22"/>
        </w:rPr>
        <w:t>Formularz techniczny</w:t>
      </w:r>
    </w:p>
    <w:p w:rsidR="00CF5148" w:rsidRPr="008A2035" w:rsidRDefault="00CF5148" w:rsidP="00145DD0">
      <w:pPr>
        <w:spacing w:before="0" w:after="0" w:line="240" w:lineRule="auto"/>
        <w:ind w:left="152" w:firstLine="274"/>
        <w:jc w:val="both"/>
        <w:rPr>
          <w:rFonts w:cs="Calibri"/>
          <w:sz w:val="22"/>
          <w:szCs w:val="22"/>
          <w:lang w:eastAsia="pl-PL"/>
        </w:rPr>
      </w:pPr>
      <w:r w:rsidRPr="008A2035">
        <w:rPr>
          <w:rFonts w:cs="Calibri"/>
          <w:color w:val="000000"/>
          <w:sz w:val="22"/>
          <w:szCs w:val="22"/>
          <w:lang w:eastAsia="pl-PL"/>
        </w:rPr>
        <w:t>Szczegółowa tabela techniczna:</w:t>
      </w:r>
    </w:p>
    <w:tbl>
      <w:tblPr>
        <w:tblW w:w="9991" w:type="dxa"/>
        <w:tblInd w:w="-152" w:type="dxa"/>
        <w:tblLayout w:type="fixed"/>
        <w:tblLook w:val="0000"/>
      </w:tblPr>
      <w:tblGrid>
        <w:gridCol w:w="1252"/>
        <w:gridCol w:w="4572"/>
        <w:gridCol w:w="21"/>
        <w:gridCol w:w="2334"/>
        <w:gridCol w:w="48"/>
        <w:gridCol w:w="1753"/>
        <w:gridCol w:w="11"/>
      </w:tblGrid>
      <w:tr w:rsidR="00CF5148" w:rsidRPr="008A2035" w:rsidTr="0054622F">
        <w:trPr>
          <w:gridAfter w:val="1"/>
          <w:wAfter w:w="11" w:type="dxa"/>
          <w:trHeight w:val="225"/>
        </w:trPr>
        <w:tc>
          <w:tcPr>
            <w:tcW w:w="12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0"/>
                <w:szCs w:val="20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8A2035">
              <w:rPr>
                <w:rFonts w:cs="Calibri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center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8A2035">
              <w:rPr>
                <w:rFonts w:cs="Calibri"/>
                <w:color w:val="000000"/>
                <w:sz w:val="20"/>
                <w:szCs w:val="20"/>
                <w:lang w:eastAsia="pl-PL"/>
              </w:rPr>
              <w:t>Potwierdzam, że oferowany przedmiot spełnia wszystkie wymagania Zamawiającego wynikające z Opisu Przedmiotu Zamówienia</w:t>
            </w:r>
          </w:p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center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8A2035">
              <w:rPr>
                <w:rFonts w:cs="Calibri"/>
                <w:color w:val="000000"/>
                <w:sz w:val="20"/>
                <w:szCs w:val="20"/>
                <w:lang w:eastAsia="pl-PL"/>
              </w:rPr>
              <w:t>Wykonawca zobowiązany jest do potwierdzenia, że oferowany przedmiot spełnia wymagania (w każdym wierszu należy wpisać „TAK”)</w:t>
            </w:r>
          </w:p>
        </w:tc>
        <w:tc>
          <w:tcPr>
            <w:tcW w:w="180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center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8A2035">
              <w:rPr>
                <w:rFonts w:cs="Calibri"/>
                <w:color w:val="000000"/>
                <w:sz w:val="20"/>
                <w:szCs w:val="20"/>
                <w:lang w:eastAsia="pl-PL"/>
              </w:rPr>
              <w:t>Wskazanie producenta oraz odpowiednio marki, modelu, numerów katalogowych, numerów produktów (jeśli istnieją)</w:t>
            </w:r>
          </w:p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center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</w:p>
          <w:p w:rsidR="00CF5148" w:rsidRPr="008A2035" w:rsidRDefault="00CF5148" w:rsidP="00E732F7">
            <w:pPr>
              <w:spacing w:before="0" w:after="5" w:line="247" w:lineRule="auto"/>
              <w:ind w:left="152" w:hanging="10"/>
              <w:jc w:val="center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F5148" w:rsidRPr="008A2035" w:rsidTr="0054622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9991" w:type="dxa"/>
            <w:gridSpan w:val="7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E732F7">
            <w:pPr>
              <w:spacing w:before="0" w:after="5" w:line="247" w:lineRule="auto"/>
              <w:ind w:left="152" w:hanging="10"/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</w:pPr>
            <w:r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  <w:t>Część 1 - Zadanie nr 1</w:t>
            </w:r>
          </w:p>
        </w:tc>
      </w:tr>
      <w:tr w:rsidR="00CF5148" w:rsidRPr="008A2035" w:rsidTr="0054622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12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54622F">
            <w:pPr>
              <w:spacing w:before="0" w:after="0" w:line="240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  <w:t>1.1.</w:t>
            </w: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Pr="008A2035" w:rsidRDefault="00CF5148" w:rsidP="0054622F">
            <w:pPr>
              <w:autoSpaceDE w:val="0"/>
              <w:autoSpaceDN w:val="0"/>
              <w:adjustRightInd w:val="0"/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22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C</w:t>
            </w:r>
            <w:r w:rsidRPr="00145DD0">
              <w:rPr>
                <w:rFonts w:cs="Calibri"/>
                <w:color w:val="000000"/>
                <w:sz w:val="18"/>
                <w:szCs w:val="18"/>
                <w:lang w:eastAsia="pl-PL"/>
              </w:rPr>
              <w:t>entraln</w:t>
            </w: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y</w:t>
            </w:r>
            <w:r w:rsidRPr="00145DD0"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 zasilacz UPS wraz z modułem baterii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148" w:rsidRPr="008A2035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</w:tr>
      <w:tr w:rsidR="00CF5148" w:rsidRPr="008A2035" w:rsidTr="0054622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12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54622F">
            <w:pPr>
              <w:spacing w:before="0" w:after="0" w:line="240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  <w:t>1.2.</w:t>
            </w: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Pr="008A2035" w:rsidRDefault="00CF5148" w:rsidP="0054622F">
            <w:pPr>
              <w:autoSpaceDE w:val="0"/>
              <w:autoSpaceDN w:val="0"/>
              <w:adjustRightInd w:val="0"/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22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O</w:t>
            </w:r>
            <w:r w:rsidRPr="00145DD0">
              <w:rPr>
                <w:rFonts w:cs="Calibri"/>
                <w:color w:val="000000"/>
                <w:sz w:val="18"/>
                <w:szCs w:val="18"/>
                <w:lang w:eastAsia="pl-PL"/>
              </w:rPr>
              <w:t>programowani</w:t>
            </w: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e</w:t>
            </w:r>
            <w:r w:rsidRPr="00145DD0"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 do wykonywania kopii zapasowych dla stacji roboczych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148" w:rsidRPr="008A2035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</w:tr>
      <w:tr w:rsidR="00CF5148" w:rsidRPr="008A2035" w:rsidTr="0054622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12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54622F">
            <w:pPr>
              <w:spacing w:before="0" w:after="0" w:line="240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  <w:t>1.3.</w:t>
            </w: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Pr="008A2035" w:rsidRDefault="00CF5148" w:rsidP="0054622F">
            <w:pPr>
              <w:autoSpaceDE w:val="0"/>
              <w:autoSpaceDN w:val="0"/>
              <w:adjustRightInd w:val="0"/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22"/>
                <w:lang w:eastAsia="pl-PL"/>
              </w:rPr>
            </w:pPr>
            <w:r w:rsidRPr="00D418ED">
              <w:rPr>
                <w:rFonts w:cs="Calibri"/>
                <w:color w:val="000000"/>
                <w:sz w:val="18"/>
                <w:szCs w:val="18"/>
                <w:lang w:eastAsia="pl-PL"/>
              </w:rPr>
              <w:t>NAS</w:t>
            </w: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D418ED">
              <w:rPr>
                <w:rFonts w:cs="Calibri"/>
                <w:color w:val="000000"/>
                <w:sz w:val="18"/>
                <w:szCs w:val="18"/>
                <w:lang w:eastAsia="pl-PL"/>
              </w:rPr>
              <w:t>wraz z</w:t>
            </w: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D418ED">
              <w:rPr>
                <w:rFonts w:cs="Calibri"/>
                <w:color w:val="000000"/>
                <w:sz w:val="18"/>
                <w:szCs w:val="18"/>
                <w:lang w:eastAsia="pl-PL"/>
              </w:rPr>
              <w:t>dyskami do</w:t>
            </w: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D418ED">
              <w:rPr>
                <w:rFonts w:cs="Calibri"/>
                <w:color w:val="000000"/>
                <w:sz w:val="18"/>
                <w:szCs w:val="18"/>
                <w:lang w:eastAsia="pl-PL"/>
              </w:rPr>
              <w:t>przechowywania kopii</w:t>
            </w: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D418ED">
              <w:rPr>
                <w:rFonts w:cs="Calibri"/>
                <w:color w:val="000000"/>
                <w:sz w:val="18"/>
                <w:szCs w:val="18"/>
                <w:lang w:eastAsia="pl-PL"/>
              </w:rPr>
              <w:t>bezpieczeństwa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148" w:rsidRPr="008A2035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</w:tr>
      <w:tr w:rsidR="00CF5148" w:rsidRPr="008A2035" w:rsidTr="0054622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12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54622F">
            <w:pPr>
              <w:spacing w:before="0" w:after="0" w:line="240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  <w:t>1.4.</w:t>
            </w: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Pr="008A2035" w:rsidRDefault="00CF5148" w:rsidP="0054622F">
            <w:pPr>
              <w:autoSpaceDE w:val="0"/>
              <w:autoSpaceDN w:val="0"/>
              <w:adjustRightInd w:val="0"/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22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Biblioteka taśmowa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148" w:rsidRPr="008A2035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</w:tr>
      <w:tr w:rsidR="00CF5148" w:rsidRPr="008A2035" w:rsidTr="0054622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12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54622F">
            <w:pPr>
              <w:spacing w:before="0" w:after="0" w:line="240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  <w:t>1.5.</w:t>
            </w: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Pr="008A2035" w:rsidRDefault="00CF5148" w:rsidP="0054622F">
            <w:pPr>
              <w:autoSpaceDE w:val="0"/>
              <w:autoSpaceDN w:val="0"/>
              <w:adjustRightInd w:val="0"/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22"/>
                <w:lang w:eastAsia="pl-PL"/>
              </w:rPr>
            </w:pPr>
            <w:r w:rsidRPr="007A6C67">
              <w:rPr>
                <w:rFonts w:cs="Calibri"/>
                <w:color w:val="000000"/>
                <w:sz w:val="18"/>
                <w:szCs w:val="18"/>
                <w:lang w:eastAsia="pl-PL"/>
              </w:rPr>
              <w:t>Licencja Windows Server Datacenter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148" w:rsidRPr="008A2035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</w:tr>
      <w:tr w:rsidR="00CF5148" w:rsidRPr="003835A9" w:rsidTr="0054622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12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54622F">
            <w:pPr>
              <w:spacing w:before="0" w:after="0" w:line="240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  <w:t>1.6.</w:t>
            </w: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Pr="003835A9" w:rsidRDefault="00CF5148" w:rsidP="0054622F">
            <w:pPr>
              <w:autoSpaceDE w:val="0"/>
              <w:autoSpaceDN w:val="0"/>
              <w:adjustRightInd w:val="0"/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22"/>
                <w:lang w:val="en-US" w:eastAsia="pl-PL"/>
              </w:rPr>
            </w:pPr>
            <w:smartTag w:uri="urn:schemas-microsoft-com:office:smarttags" w:element="place">
              <w:smartTag w:uri="urn:schemas-microsoft-com:office:smarttags" w:element="City">
                <w:r w:rsidRPr="003835A9">
                  <w:rPr>
                    <w:rFonts w:cs="Calibri"/>
                    <w:color w:val="000000"/>
                    <w:sz w:val="18"/>
                    <w:szCs w:val="18"/>
                    <w:lang w:val="en-US" w:eastAsia="pl-PL"/>
                  </w:rPr>
                  <w:t>Licencja</w:t>
                </w:r>
              </w:smartTag>
              <w:r w:rsidRPr="003835A9">
                <w:rPr>
                  <w:rFonts w:cs="Calibri"/>
                  <w:color w:val="000000"/>
                  <w:sz w:val="18"/>
                  <w:szCs w:val="18"/>
                  <w:lang w:val="en-US" w:eastAsia="pl-PL"/>
                </w:rPr>
                <w:t xml:space="preserve"> </w:t>
              </w:r>
              <w:smartTag w:uri="urn:schemas-microsoft-com:office:smarttags" w:element="State">
                <w:r w:rsidRPr="003835A9">
                  <w:rPr>
                    <w:rFonts w:cs="Calibri"/>
                    <w:color w:val="000000"/>
                    <w:sz w:val="18"/>
                    <w:szCs w:val="18"/>
                    <w:lang w:val="en-US" w:eastAsia="pl-PL"/>
                  </w:rPr>
                  <w:t>CAL</w:t>
                </w:r>
              </w:smartTag>
            </w:smartTag>
            <w:r w:rsidRPr="003835A9">
              <w:rPr>
                <w:rFonts w:cs="Calibri"/>
                <w:color w:val="000000"/>
                <w:sz w:val="18"/>
                <w:szCs w:val="18"/>
                <w:lang w:val="en-US" w:eastAsia="pl-PL"/>
              </w:rPr>
              <w:t xml:space="preserve"> do Windows Server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148" w:rsidRPr="003835A9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val="en-US" w:eastAsia="pl-P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5148" w:rsidRPr="003835A9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val="en-US" w:eastAsia="pl-PL"/>
              </w:rPr>
            </w:pPr>
          </w:p>
        </w:tc>
      </w:tr>
      <w:tr w:rsidR="00CF5148" w:rsidRPr="003835A9" w:rsidTr="0054622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12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54622F">
            <w:pPr>
              <w:spacing w:before="0" w:after="0" w:line="240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  <w:t>1.7.</w:t>
            </w: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Pr="003835A9" w:rsidRDefault="00CF5148" w:rsidP="0054622F">
            <w:pPr>
              <w:autoSpaceDE w:val="0"/>
              <w:autoSpaceDN w:val="0"/>
              <w:adjustRightInd w:val="0"/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22"/>
                <w:lang w:val="en-US" w:eastAsia="pl-PL"/>
              </w:rPr>
            </w:pPr>
            <w:r w:rsidRPr="003835A9">
              <w:rPr>
                <w:rFonts w:cs="Calibri"/>
                <w:color w:val="000000"/>
                <w:sz w:val="18"/>
                <w:szCs w:val="18"/>
                <w:lang w:val="en-US" w:eastAsia="pl-PL"/>
              </w:rPr>
              <w:t>Licencja RDS do Windows Server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148" w:rsidRPr="003835A9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val="en-US" w:eastAsia="pl-P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5148" w:rsidRPr="003835A9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val="en-US" w:eastAsia="pl-PL"/>
              </w:rPr>
            </w:pPr>
          </w:p>
        </w:tc>
      </w:tr>
      <w:tr w:rsidR="00CF5148" w:rsidRPr="008A2035" w:rsidTr="0054622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12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54622F">
            <w:pPr>
              <w:spacing w:before="0" w:after="0" w:line="240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  <w:t>1.8.</w:t>
            </w: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Pr="008A2035" w:rsidRDefault="00CF5148" w:rsidP="0054622F">
            <w:pPr>
              <w:autoSpaceDE w:val="0"/>
              <w:autoSpaceDN w:val="0"/>
              <w:adjustRightInd w:val="0"/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22"/>
                <w:lang w:eastAsia="pl-PL"/>
              </w:rPr>
            </w:pPr>
            <w:r w:rsidRPr="007A6C67"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Licencja SQL Standard 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148" w:rsidRPr="008A2035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</w:tr>
      <w:tr w:rsidR="00CF5148" w:rsidRPr="003835A9" w:rsidTr="0054622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12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54622F">
            <w:pPr>
              <w:spacing w:before="0" w:after="0" w:line="240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  <w:t>1.</w:t>
            </w:r>
            <w:r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  <w:t>8</w:t>
            </w:r>
            <w:r w:rsidRPr="008A2035"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  <w:t>.</w:t>
            </w:r>
            <w:r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  <w:t>1</w:t>
            </w: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Pr="003835A9" w:rsidRDefault="00CF5148" w:rsidP="0054622F">
            <w:pPr>
              <w:autoSpaceDE w:val="0"/>
              <w:autoSpaceDN w:val="0"/>
              <w:adjustRightInd w:val="0"/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22"/>
                <w:lang w:val="en-US" w:eastAsia="pl-PL"/>
              </w:rPr>
            </w:pPr>
            <w:smartTag w:uri="urn:schemas-microsoft-com:office:smarttags" w:element="place">
              <w:smartTag w:uri="urn:schemas-microsoft-com:office:smarttags" w:element="City">
                <w:r w:rsidRPr="003835A9">
                  <w:rPr>
                    <w:rFonts w:cs="Calibri"/>
                    <w:color w:val="000000"/>
                    <w:sz w:val="18"/>
                    <w:szCs w:val="18"/>
                    <w:lang w:val="en-US" w:eastAsia="pl-PL"/>
                  </w:rPr>
                  <w:t>Licencja</w:t>
                </w:r>
              </w:smartTag>
              <w:r w:rsidRPr="003835A9">
                <w:rPr>
                  <w:rFonts w:cs="Calibri"/>
                  <w:color w:val="000000"/>
                  <w:sz w:val="18"/>
                  <w:szCs w:val="18"/>
                  <w:lang w:val="en-US" w:eastAsia="pl-PL"/>
                </w:rPr>
                <w:t xml:space="preserve"> </w:t>
              </w:r>
              <w:smartTag w:uri="urn:schemas-microsoft-com:office:smarttags" w:element="State">
                <w:r w:rsidRPr="003835A9">
                  <w:rPr>
                    <w:rFonts w:cs="Calibri"/>
                    <w:color w:val="000000"/>
                    <w:sz w:val="18"/>
                    <w:szCs w:val="18"/>
                    <w:lang w:val="en-US" w:eastAsia="pl-PL"/>
                  </w:rPr>
                  <w:t>CAL</w:t>
                </w:r>
              </w:smartTag>
            </w:smartTag>
            <w:r w:rsidRPr="003835A9">
              <w:rPr>
                <w:rFonts w:cs="Calibri"/>
                <w:color w:val="000000"/>
                <w:sz w:val="18"/>
                <w:szCs w:val="18"/>
                <w:lang w:val="en-US" w:eastAsia="pl-PL"/>
              </w:rPr>
              <w:t xml:space="preserve"> do SQL Server Standard per user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148" w:rsidRPr="003835A9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val="en-US" w:eastAsia="pl-P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5148" w:rsidRPr="003835A9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val="en-US" w:eastAsia="pl-PL"/>
              </w:rPr>
            </w:pPr>
          </w:p>
        </w:tc>
      </w:tr>
      <w:tr w:rsidR="00CF5148" w:rsidRPr="008A2035" w:rsidTr="0054622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12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54622F">
            <w:pPr>
              <w:spacing w:before="0" w:after="0" w:line="240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  <w:t>1.10.</w:t>
            </w: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Pr="008A2035" w:rsidRDefault="00CF5148" w:rsidP="0054622F">
            <w:pPr>
              <w:autoSpaceDE w:val="0"/>
              <w:autoSpaceDN w:val="0"/>
              <w:adjustRightInd w:val="0"/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22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O</w:t>
            </w:r>
            <w:r w:rsidRPr="007A6C67">
              <w:rPr>
                <w:rFonts w:cs="Calibri"/>
                <w:color w:val="000000"/>
                <w:sz w:val="18"/>
                <w:szCs w:val="18"/>
                <w:lang w:eastAsia="pl-PL"/>
              </w:rPr>
              <w:t>programowani</w:t>
            </w: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e</w:t>
            </w:r>
            <w:r w:rsidRPr="007A6C67"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 do wykonywania kopii zapasowych dla sererów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148" w:rsidRPr="008A2035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</w:tr>
      <w:tr w:rsidR="00CF5148" w:rsidRPr="008A2035" w:rsidTr="0054622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12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54622F">
            <w:pPr>
              <w:spacing w:before="0" w:after="0" w:line="240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  <w:t>1.11.</w:t>
            </w: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Pr="008A2035" w:rsidRDefault="00CF5148" w:rsidP="0054622F">
            <w:pPr>
              <w:autoSpaceDE w:val="0"/>
              <w:autoSpaceDN w:val="0"/>
              <w:adjustRightInd w:val="0"/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22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Zasilacz awaryjny UPS 3000VA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148" w:rsidRPr="008A2035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</w:tr>
      <w:tr w:rsidR="00CF5148" w:rsidRPr="008A2035" w:rsidTr="0054622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12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54622F">
            <w:pPr>
              <w:spacing w:before="0" w:after="0" w:line="240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</w:pPr>
            <w:r w:rsidRPr="008A2035"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  <w:t>1.12.</w:t>
            </w: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Pr="008A2035" w:rsidRDefault="00CF5148" w:rsidP="0054622F">
            <w:pPr>
              <w:autoSpaceDE w:val="0"/>
              <w:autoSpaceDN w:val="0"/>
              <w:adjustRightInd w:val="0"/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22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Zasilacz awaryjny UPS 2000VA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148" w:rsidRPr="008A2035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</w:tr>
      <w:tr w:rsidR="00CF5148" w:rsidRPr="008A2035" w:rsidTr="0054622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12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54622F">
            <w:pPr>
              <w:spacing w:before="0" w:after="0" w:line="240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</w:pPr>
            <w:r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  <w:t>1.13</w:t>
            </w: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Default="00CF5148" w:rsidP="0054622F">
            <w:pPr>
              <w:autoSpaceDE w:val="0"/>
              <w:autoSpaceDN w:val="0"/>
              <w:adjustRightInd w:val="0"/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Urządzenie klasy bramy bezpieczeństwa poczty elektronicznej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148" w:rsidRPr="008A2035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</w:tr>
      <w:tr w:rsidR="00CF5148" w:rsidRPr="008A2035" w:rsidTr="0054622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12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54622F">
            <w:pPr>
              <w:spacing w:before="0" w:after="0" w:line="240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</w:pPr>
            <w:r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  <w:t>1.14</w:t>
            </w: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Default="00CF5148" w:rsidP="0054622F">
            <w:pPr>
              <w:autoSpaceDE w:val="0"/>
              <w:autoSpaceDN w:val="0"/>
              <w:adjustRightInd w:val="0"/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Zarządzalne </w:t>
            </w:r>
            <w:r w:rsidRPr="007A6C67">
              <w:rPr>
                <w:rFonts w:cs="Calibri"/>
                <w:color w:val="000000"/>
                <w:sz w:val="18"/>
                <w:szCs w:val="18"/>
                <w:lang w:eastAsia="pl-PL"/>
              </w:rPr>
              <w:t>przełącznik</w:t>
            </w: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i</w:t>
            </w:r>
            <w:r w:rsidRPr="007A6C67">
              <w:rPr>
                <w:rFonts w:cs="Calibri"/>
                <w:color w:val="000000"/>
                <w:sz w:val="18"/>
                <w:szCs w:val="18"/>
                <w:lang w:eastAsia="pl-PL"/>
              </w:rPr>
              <w:t xml:space="preserve"> Core Switch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148" w:rsidRPr="008A2035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</w:tr>
      <w:tr w:rsidR="00CF5148" w:rsidRPr="008A2035" w:rsidTr="0054622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999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54622F" w:rsidRDefault="00CF5148" w:rsidP="00BB0FFA">
            <w:pPr>
              <w:pStyle w:val="ListParagraph"/>
              <w:spacing w:before="0" w:after="5" w:line="247" w:lineRule="auto"/>
              <w:ind w:left="0"/>
              <w:rPr>
                <w:rFonts w:cs="Calibri"/>
                <w:b/>
                <w:color w:val="000000"/>
                <w:sz w:val="22"/>
                <w:szCs w:val="22"/>
                <w:lang w:eastAsia="pl-PL"/>
              </w:rPr>
            </w:pPr>
            <w:r>
              <w:rPr>
                <w:rFonts w:cs="Calibri"/>
                <w:b/>
                <w:color w:val="000000"/>
                <w:sz w:val="22"/>
                <w:szCs w:val="22"/>
                <w:lang w:eastAsia="pl-PL"/>
              </w:rPr>
              <w:t>Część 2 - Zadanie nr 2</w:t>
            </w:r>
          </w:p>
        </w:tc>
      </w:tr>
      <w:tr w:rsidR="00CF5148" w:rsidRPr="008A2035" w:rsidTr="0054622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12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F5148" w:rsidRPr="008A2035" w:rsidRDefault="00CF5148" w:rsidP="0054622F">
            <w:pPr>
              <w:spacing w:before="0" w:after="0" w:line="240" w:lineRule="auto"/>
              <w:ind w:left="152" w:hanging="10"/>
              <w:jc w:val="center"/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</w:pPr>
            <w:r>
              <w:rPr>
                <w:rFonts w:cs="Calibri"/>
                <w:b/>
                <w:color w:val="000000"/>
                <w:sz w:val="18"/>
                <w:szCs w:val="22"/>
                <w:lang w:eastAsia="pl-PL"/>
              </w:rPr>
              <w:t>2.1</w:t>
            </w: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F5148" w:rsidRDefault="00CF5148" w:rsidP="0054622F">
            <w:pPr>
              <w:autoSpaceDE w:val="0"/>
              <w:autoSpaceDN w:val="0"/>
              <w:adjustRightInd w:val="0"/>
              <w:spacing w:before="0" w:after="5" w:line="247" w:lineRule="auto"/>
              <w:ind w:left="152" w:hanging="10"/>
              <w:jc w:val="both"/>
              <w:rPr>
                <w:rFonts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pl-PL"/>
              </w:rPr>
              <w:t>Dostawa  agregatu prądotwórczego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148" w:rsidRPr="008A2035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5148" w:rsidRPr="008A2035" w:rsidRDefault="00CF5148" w:rsidP="0054622F">
            <w:pPr>
              <w:spacing w:before="0" w:after="5" w:line="247" w:lineRule="auto"/>
              <w:ind w:left="152" w:hanging="10"/>
              <w:jc w:val="center"/>
              <w:rPr>
                <w:rFonts w:cs="Calibri"/>
                <w:b/>
                <w:color w:val="000000"/>
                <w:sz w:val="22"/>
                <w:szCs w:val="22"/>
                <w:lang w:eastAsia="pl-PL"/>
              </w:rPr>
            </w:pPr>
          </w:p>
        </w:tc>
      </w:tr>
    </w:tbl>
    <w:p w:rsidR="00CF5148" w:rsidRPr="007E0F97" w:rsidRDefault="00CF5148" w:rsidP="007E0F97"/>
    <w:sectPr w:rsidR="00CF5148" w:rsidRPr="007E0F97" w:rsidSect="00C35B50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418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148" w:rsidRDefault="00CF5148">
      <w:r>
        <w:separator/>
      </w:r>
    </w:p>
  </w:endnote>
  <w:endnote w:type="continuationSeparator" w:id="0">
    <w:p w:rsidR="00CF5148" w:rsidRDefault="00CF5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?l?r SVb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148" w:rsidRDefault="00CF5148" w:rsidP="00FF1DD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CF5148" w:rsidRDefault="00CF514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148" w:rsidRPr="00C24F21" w:rsidRDefault="00CF5148" w:rsidP="00C24F21">
    <w:pPr>
      <w:pStyle w:val="Footer"/>
      <w:tabs>
        <w:tab w:val="right" w:pos="9720"/>
      </w:tabs>
      <w:rPr>
        <w:rFonts w:cs="Calibri"/>
        <w:color w:val="646464"/>
        <w:sz w:val="10"/>
        <w:szCs w:val="10"/>
      </w:rPr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212.55pt;margin-top:16.25pt;width:291.75pt;height:25.45pt;z-index:251658752;visibility:visible">
          <v:imagedata r:id="rId1" o:title=""/>
          <w10:wrap type="square"/>
        </v:shape>
      </w:pict>
    </w:r>
    <w:r>
      <w:rPr>
        <w:noProof/>
        <w:lang w:eastAsia="pl-PL"/>
      </w:rPr>
      <w:pict>
        <v:shape id="WordPictureWatermark77984156" o:spid="_x0000_s2051" type="#_x0000_t75" alt="" style="position:absolute;margin-left:-61.25pt;margin-top:490.05pt;width:599.6pt;height:262.45pt;z-index:-251656704;mso-wrap-edited:f;mso-position-horizontal-relative:margin;mso-position-vertical-relative:margin" o:allowincell="f">
          <v:imagedata r:id="rId2" o:title=""/>
          <w10:wrap anchorx="margin" anchory="margin"/>
        </v:shape>
      </w:pict>
    </w:r>
    <w:r w:rsidRPr="00A25198">
      <w:rPr>
        <w:rFonts w:cs="Calibri"/>
        <w:color w:val="646464"/>
        <w:sz w:val="10"/>
        <w:szCs w:val="10"/>
      </w:rPr>
      <w:t xml:space="preserve">CENTRUM PROJEKTÓW POLSKA CYFROWA </w:t>
    </w:r>
    <w:r w:rsidRPr="00A25198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148" w:rsidRPr="00A25198" w:rsidRDefault="00CF5148" w:rsidP="00A25198">
    <w:pPr>
      <w:pStyle w:val="Footer"/>
      <w:tabs>
        <w:tab w:val="right" w:pos="9720"/>
      </w:tabs>
      <w:rPr>
        <w:rFonts w:cs="Calibri"/>
        <w:color w:val="646464"/>
        <w:sz w:val="10"/>
        <w:szCs w:val="10"/>
      </w:rPr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3" o:spid="_x0000_s2052" type="#_x0000_t75" style="position:absolute;margin-left:219pt;margin-top:3.2pt;width:289.5pt;height:21.7pt;z-index:251655680;visibility:visible">
          <v:imagedata r:id="rId1" o:title=""/>
          <w10:wrap type="square"/>
        </v:shape>
      </w:pict>
    </w:r>
    <w:r w:rsidRPr="00A25198">
      <w:rPr>
        <w:rFonts w:cs="Calibri"/>
        <w:color w:val="646464"/>
        <w:sz w:val="10"/>
        <w:szCs w:val="10"/>
      </w:rPr>
      <w:t xml:space="preserve">CENTRUM PROJEKTÓW POLSKA CYFROWA </w:t>
    </w:r>
    <w:r w:rsidRPr="00A25198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>
      <w:rPr>
        <w:noProof/>
        <w:lang w:eastAsia="pl-PL"/>
      </w:rPr>
      <w:pict>
        <v:shape id="Obraz 1" o:spid="_x0000_s2053" type="#_x0000_t75" style="position:absolute;margin-left:-60.5pt;margin-top:481.05pt;width:481.9pt;height:210.95pt;z-index:-251659776;visibility:visible;mso-position-horizontal-relative:margin;mso-position-vertical-relative:margin" o:allowincell="f">
          <v:imagedata r:id="rId2" o:title=""/>
          <w10:wrap anchorx="margin" anchory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148" w:rsidRDefault="00CF5148">
      <w:r>
        <w:separator/>
      </w:r>
    </w:p>
  </w:footnote>
  <w:footnote w:type="continuationSeparator" w:id="0">
    <w:p w:rsidR="00CF5148" w:rsidRDefault="00CF51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148" w:rsidRDefault="00CF5148" w:rsidP="00482EA3">
    <w:pPr>
      <w:pStyle w:val="Header"/>
      <w:jc w:val="right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a 1" o:spid="_x0000_s2049" type="#_x0000_t75" style="position:absolute;left:0;text-align:left;margin-left:0;margin-top:-.8pt;width:150.75pt;height:50pt;z-index:251657728;visibility:visible;mso-position-horizontal:left;mso-position-horizontal-relative:page">
          <v:imagedata r:id="rId1" o:title=""/>
          <w10:wrap type="square" anchorx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148" w:rsidRDefault="00CF5148" w:rsidP="00FF1DDF">
    <w:pPr>
      <w:pStyle w:val="Header"/>
      <w:tabs>
        <w:tab w:val="left" w:pos="368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66C6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57E5298D"/>
    <w:multiLevelType w:val="hybridMultilevel"/>
    <w:tmpl w:val="5322C46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22E2"/>
    <w:rsid w:val="00003106"/>
    <w:rsid w:val="00010FC6"/>
    <w:rsid w:val="00026F9B"/>
    <w:rsid w:val="0004603C"/>
    <w:rsid w:val="00047D22"/>
    <w:rsid w:val="00065C40"/>
    <w:rsid w:val="00094EF6"/>
    <w:rsid w:val="000E21EF"/>
    <w:rsid w:val="0010162A"/>
    <w:rsid w:val="00130AAA"/>
    <w:rsid w:val="00145DD0"/>
    <w:rsid w:val="001561C5"/>
    <w:rsid w:val="001662F7"/>
    <w:rsid w:val="001672E6"/>
    <w:rsid w:val="001D03C4"/>
    <w:rsid w:val="00214307"/>
    <w:rsid w:val="0025107A"/>
    <w:rsid w:val="002571F6"/>
    <w:rsid w:val="00294D8F"/>
    <w:rsid w:val="002B08FC"/>
    <w:rsid w:val="002B3760"/>
    <w:rsid w:val="002D66BB"/>
    <w:rsid w:val="002E6BDD"/>
    <w:rsid w:val="002F66E8"/>
    <w:rsid w:val="00310274"/>
    <w:rsid w:val="003134FE"/>
    <w:rsid w:val="00353616"/>
    <w:rsid w:val="00355E3F"/>
    <w:rsid w:val="003816DA"/>
    <w:rsid w:val="003835A9"/>
    <w:rsid w:val="00385FFB"/>
    <w:rsid w:val="003A7666"/>
    <w:rsid w:val="003B3E8E"/>
    <w:rsid w:val="003C4AFD"/>
    <w:rsid w:val="003D5244"/>
    <w:rsid w:val="00412555"/>
    <w:rsid w:val="00482EA3"/>
    <w:rsid w:val="004844AD"/>
    <w:rsid w:val="004A6821"/>
    <w:rsid w:val="004D3457"/>
    <w:rsid w:val="004E62F6"/>
    <w:rsid w:val="004F030E"/>
    <w:rsid w:val="005115C2"/>
    <w:rsid w:val="0054622F"/>
    <w:rsid w:val="005705DB"/>
    <w:rsid w:val="005A056A"/>
    <w:rsid w:val="005B7917"/>
    <w:rsid w:val="005C26B8"/>
    <w:rsid w:val="005D3EDC"/>
    <w:rsid w:val="005E22E2"/>
    <w:rsid w:val="006170F7"/>
    <w:rsid w:val="0063528A"/>
    <w:rsid w:val="006760F1"/>
    <w:rsid w:val="006D19B4"/>
    <w:rsid w:val="006E040C"/>
    <w:rsid w:val="00700C51"/>
    <w:rsid w:val="007021C9"/>
    <w:rsid w:val="007077F2"/>
    <w:rsid w:val="00735813"/>
    <w:rsid w:val="00760990"/>
    <w:rsid w:val="00761B48"/>
    <w:rsid w:val="00780D75"/>
    <w:rsid w:val="007A6C67"/>
    <w:rsid w:val="007E0F97"/>
    <w:rsid w:val="00863D3F"/>
    <w:rsid w:val="0088784C"/>
    <w:rsid w:val="008A2035"/>
    <w:rsid w:val="008B1213"/>
    <w:rsid w:val="008C4DE6"/>
    <w:rsid w:val="009A2206"/>
    <w:rsid w:val="009A5797"/>
    <w:rsid w:val="009A63A8"/>
    <w:rsid w:val="009B7B29"/>
    <w:rsid w:val="009D48FF"/>
    <w:rsid w:val="00A25198"/>
    <w:rsid w:val="00A34049"/>
    <w:rsid w:val="00A42564"/>
    <w:rsid w:val="00A834F4"/>
    <w:rsid w:val="00A8394D"/>
    <w:rsid w:val="00A97B93"/>
    <w:rsid w:val="00AD274B"/>
    <w:rsid w:val="00AF3CB9"/>
    <w:rsid w:val="00AF4EB4"/>
    <w:rsid w:val="00B2554C"/>
    <w:rsid w:val="00B371AE"/>
    <w:rsid w:val="00B51BE8"/>
    <w:rsid w:val="00B546E9"/>
    <w:rsid w:val="00B619ED"/>
    <w:rsid w:val="00B82EF6"/>
    <w:rsid w:val="00BB0FFA"/>
    <w:rsid w:val="00BC79CC"/>
    <w:rsid w:val="00BD3CF1"/>
    <w:rsid w:val="00C06AC7"/>
    <w:rsid w:val="00C0733F"/>
    <w:rsid w:val="00C14A13"/>
    <w:rsid w:val="00C24F21"/>
    <w:rsid w:val="00C3461A"/>
    <w:rsid w:val="00C35B50"/>
    <w:rsid w:val="00C37105"/>
    <w:rsid w:val="00C3758D"/>
    <w:rsid w:val="00C65251"/>
    <w:rsid w:val="00C965EE"/>
    <w:rsid w:val="00CA4211"/>
    <w:rsid w:val="00CB53C1"/>
    <w:rsid w:val="00CC431D"/>
    <w:rsid w:val="00CF1AB9"/>
    <w:rsid w:val="00CF5148"/>
    <w:rsid w:val="00D06F0B"/>
    <w:rsid w:val="00D418ED"/>
    <w:rsid w:val="00D91AC5"/>
    <w:rsid w:val="00DB388A"/>
    <w:rsid w:val="00DC0C56"/>
    <w:rsid w:val="00E1663C"/>
    <w:rsid w:val="00E732F7"/>
    <w:rsid w:val="00E82C48"/>
    <w:rsid w:val="00E84BA3"/>
    <w:rsid w:val="00EA5546"/>
    <w:rsid w:val="00EB7791"/>
    <w:rsid w:val="00EC5B14"/>
    <w:rsid w:val="00EE312E"/>
    <w:rsid w:val="00EF1460"/>
    <w:rsid w:val="00F6134F"/>
    <w:rsid w:val="00F753C2"/>
    <w:rsid w:val="00F81ECD"/>
    <w:rsid w:val="00F8620F"/>
    <w:rsid w:val="00FC36A9"/>
    <w:rsid w:val="00FE3AD8"/>
    <w:rsid w:val="00FF1DDF"/>
    <w:rsid w:val="00FF5508"/>
    <w:rsid w:val="28F12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Note Heading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EA3"/>
    <w:pPr>
      <w:spacing w:before="360" w:after="360" w:line="360" w:lineRule="auto"/>
    </w:pPr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82EA3"/>
    <w:pPr>
      <w:keepNext/>
      <w:keepLines/>
      <w:spacing w:line="276" w:lineRule="auto"/>
      <w:outlineLvl w:val="0"/>
    </w:pPr>
    <w:rPr>
      <w:rFonts w:eastAsia="MS Gothic"/>
      <w:b/>
      <w:bCs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82EA3"/>
    <w:pPr>
      <w:keepNext/>
      <w:keepLines/>
      <w:spacing w:line="276" w:lineRule="auto"/>
      <w:outlineLvl w:val="1"/>
    </w:pPr>
    <w:rPr>
      <w:rFonts w:eastAsia="MS Gothic"/>
      <w:b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82EA3"/>
    <w:rPr>
      <w:rFonts w:eastAsia="MS Gothic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82EA3"/>
    <w:rPr>
      <w:rFonts w:eastAsia="MS Gothic" w:cs="Times New Roman"/>
      <w:b/>
      <w:sz w:val="26"/>
      <w:szCs w:val="26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F3CB9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Pr>
      <w:rFonts w:cs="Times New Roman"/>
      <w:sz w:val="24"/>
      <w:szCs w:val="24"/>
      <w:lang w:eastAsia="pl-PL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35842"/>
    <w:rPr>
      <w:rFonts w:ascii="Times New Roman" w:hAnsi="Times New Roman"/>
      <w:sz w:val="0"/>
      <w:szCs w:val="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842"/>
    <w:rPr>
      <w:rFonts w:ascii="Times New Roman" w:hAnsi="Times New Roman"/>
      <w:sz w:val="0"/>
      <w:szCs w:val="0"/>
      <w:lang w:eastAsia="en-US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character" w:styleId="Strong">
    <w:name w:val="Strong"/>
    <w:basedOn w:val="DefaultParagraphFont"/>
    <w:uiPriority w:val="99"/>
    <w:qFormat/>
    <w:rPr>
      <w:rFonts w:cs="Times New Roman"/>
      <w:b/>
    </w:rPr>
  </w:style>
  <w:style w:type="table" w:styleId="TableGrid">
    <w:name w:val="Table Grid"/>
    <w:basedOn w:val="TableNormal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E312E"/>
    <w:pPr>
      <w:ind w:left="720"/>
      <w:contextualSpacing/>
    </w:pPr>
  </w:style>
  <w:style w:type="character" w:styleId="Hyperlink">
    <w:name w:val="Hyperlink"/>
    <w:basedOn w:val="DefaultParagraphFont"/>
    <w:uiPriority w:val="99"/>
    <w:rPr>
      <w:rFonts w:cs="Times New Roman"/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Pr>
      <w:rFonts w:cs="Times New Roman"/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Pr>
      <w:b/>
      <w:bCs/>
    </w:rPr>
  </w:style>
  <w:style w:type="paragraph" w:styleId="Revision">
    <w:name w:val="Revision"/>
    <w:hidden/>
    <w:uiPriority w:val="99"/>
    <w:semiHidden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Pr>
      <w:rFonts w:cs="Times New Roman"/>
      <w:color w:val="808080"/>
    </w:rPr>
  </w:style>
  <w:style w:type="character" w:styleId="FollowedHyperlink">
    <w:name w:val="FollowedHyperlink"/>
    <w:basedOn w:val="DefaultParagraphFont"/>
    <w:uiPriority w:val="99"/>
    <w:semiHidden/>
    <w:rPr>
      <w:rFonts w:cs="Times New Roman"/>
      <w:color w:val="954F72"/>
      <w:u w:val="single"/>
    </w:rPr>
  </w:style>
  <w:style w:type="table" w:customStyle="1" w:styleId="Tabela-Siatka1">
    <w:name w:val="Tabela - Siatka1"/>
    <w:uiPriority w:val="99"/>
    <w:rsid w:val="00C35B50"/>
    <w:rPr>
      <w:kern w:val="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412</Words>
  <Characters>2473</Characters>
  <Application>Microsoft Office Outlook</Application>
  <DocSecurity>0</DocSecurity>
  <Lines>0</Lines>
  <Paragraphs>0</Paragraphs>
  <ScaleCrop>false</ScaleCrop>
  <Company>MRR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subject/>
  <dc:creator>Soon</dc:creator>
  <cp:keywords/>
  <dc:description/>
  <cp:lastModifiedBy>jzielinska</cp:lastModifiedBy>
  <cp:revision>3</cp:revision>
  <cp:lastPrinted>2025-12-09T07:02:00Z</cp:lastPrinted>
  <dcterms:created xsi:type="dcterms:W3CDTF">2026-08-26T18:57:00Z</dcterms:created>
  <dcterms:modified xsi:type="dcterms:W3CDTF">2026-08-26T19:01:00Z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